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9FF56" w14:textId="5441A796" w:rsidR="00B81DE8" w:rsidRPr="00133230" w:rsidRDefault="00B81DE8" w:rsidP="00B81DE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3GPP TSG-CT WG3 Meeting #136</w:t>
      </w:r>
      <w:r w:rsidRPr="00133230">
        <w:rPr>
          <w:sz w:val="24"/>
          <w:szCs w:val="24"/>
          <w:lang w:eastAsia="ja-JP"/>
        </w:rPr>
        <w:tab/>
      </w:r>
      <w:r w:rsidRPr="00552252">
        <w:rPr>
          <w:sz w:val="24"/>
          <w:szCs w:val="24"/>
          <w:lang w:eastAsia="ja-JP"/>
        </w:rPr>
        <w:t>C</w:t>
      </w:r>
      <w:r>
        <w:rPr>
          <w:sz w:val="24"/>
          <w:szCs w:val="24"/>
          <w:lang w:eastAsia="ja-JP"/>
        </w:rPr>
        <w:t>3</w:t>
      </w:r>
      <w:r w:rsidRPr="00552252">
        <w:rPr>
          <w:sz w:val="24"/>
          <w:szCs w:val="24"/>
          <w:lang w:eastAsia="ja-JP"/>
        </w:rPr>
        <w:t>-24</w:t>
      </w:r>
      <w:r>
        <w:rPr>
          <w:sz w:val="24"/>
          <w:szCs w:val="24"/>
          <w:lang w:eastAsia="ja-JP"/>
        </w:rPr>
        <w:t>4</w:t>
      </w:r>
      <w:r w:rsidR="00F95EEA">
        <w:rPr>
          <w:sz w:val="24"/>
          <w:szCs w:val="24"/>
          <w:lang w:eastAsia="ja-JP"/>
        </w:rPr>
        <w:t>173</w:t>
      </w:r>
    </w:p>
    <w:p w14:paraId="0225731E" w14:textId="77777777" w:rsidR="00B81DE8" w:rsidRPr="00133230" w:rsidRDefault="00B81DE8" w:rsidP="00B81DE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9F5BBD">
        <w:rPr>
          <w:sz w:val="24"/>
          <w:szCs w:val="24"/>
          <w:lang w:eastAsia="ja-JP"/>
        </w:rPr>
        <w:t>Maastricht</w:t>
      </w:r>
      <w:r w:rsidRPr="00133230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NL</w:t>
      </w:r>
      <w:r w:rsidRPr="00641C8E">
        <w:rPr>
          <w:sz w:val="24"/>
          <w:szCs w:val="24"/>
          <w:lang w:eastAsia="ja-JP"/>
        </w:rPr>
        <w:t>, 19</w:t>
      </w:r>
      <w:r w:rsidRPr="009C69CD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</w:t>
      </w:r>
      <w:r w:rsidRPr="00641C8E">
        <w:rPr>
          <w:sz w:val="24"/>
          <w:szCs w:val="24"/>
          <w:lang w:eastAsia="ja-JP"/>
        </w:rPr>
        <w:t xml:space="preserve"> 23</w:t>
      </w:r>
      <w:r w:rsidRPr="009C69CD">
        <w:rPr>
          <w:sz w:val="24"/>
          <w:szCs w:val="24"/>
          <w:vertAlign w:val="superscript"/>
          <w:lang w:eastAsia="ja-JP"/>
        </w:rPr>
        <w:t>rd</w:t>
      </w:r>
      <w:r>
        <w:rPr>
          <w:sz w:val="24"/>
          <w:szCs w:val="24"/>
          <w:lang w:eastAsia="ja-JP"/>
        </w:rPr>
        <w:t xml:space="preserve"> </w:t>
      </w:r>
      <w:r w:rsidRPr="00641C8E">
        <w:rPr>
          <w:sz w:val="24"/>
          <w:szCs w:val="24"/>
          <w:lang w:eastAsia="ja-JP"/>
        </w:rPr>
        <w:t>August, 2024</w:t>
      </w:r>
    </w:p>
    <w:p w14:paraId="71BDF686" w14:textId="77777777" w:rsidR="00B81DE8" w:rsidRDefault="00B81DE8" w:rsidP="00B81DE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1FA76E77" w14:textId="7822A5C8" w:rsidR="00B81DE8" w:rsidRPr="009F5BBD" w:rsidRDefault="00B81DE8" w:rsidP="00B81DE8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9F5BBD">
        <w:rPr>
          <w:color w:val="A6A6A6" w:themeColor="background1" w:themeShade="A6"/>
          <w:sz w:val="24"/>
          <w:szCs w:val="24"/>
          <w:lang w:eastAsia="ja-JP"/>
        </w:rPr>
        <w:t>3GPP TSG CT WG</w:t>
      </w:r>
      <w:r>
        <w:rPr>
          <w:color w:val="A6A6A6" w:themeColor="background1" w:themeShade="A6"/>
          <w:sz w:val="24"/>
          <w:szCs w:val="24"/>
          <w:lang w:eastAsia="ja-JP"/>
        </w:rPr>
        <w:t>1</w:t>
      </w:r>
      <w:r w:rsidRPr="009F5BBD">
        <w:rPr>
          <w:color w:val="A6A6A6" w:themeColor="background1" w:themeShade="A6"/>
          <w:sz w:val="24"/>
          <w:szCs w:val="24"/>
          <w:lang w:eastAsia="ja-JP"/>
        </w:rPr>
        <w:t xml:space="preserve"> Meeting #1</w:t>
      </w:r>
      <w:r>
        <w:rPr>
          <w:color w:val="A6A6A6" w:themeColor="background1" w:themeShade="A6"/>
          <w:sz w:val="24"/>
          <w:szCs w:val="24"/>
          <w:lang w:eastAsia="ja-JP"/>
        </w:rPr>
        <w:t>50</w:t>
      </w:r>
      <w:r w:rsidRPr="009F5BBD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Pr="009F5BBD">
        <w:rPr>
          <w:color w:val="A6A6A6" w:themeColor="background1" w:themeShade="A6"/>
          <w:sz w:val="24"/>
          <w:szCs w:val="24"/>
          <w:lang w:eastAsia="ja-JP"/>
        </w:rPr>
        <w:tab/>
        <w:t>C</w:t>
      </w:r>
      <w:r>
        <w:rPr>
          <w:color w:val="A6A6A6" w:themeColor="background1" w:themeShade="A6"/>
          <w:sz w:val="24"/>
          <w:szCs w:val="24"/>
          <w:lang w:eastAsia="ja-JP"/>
        </w:rPr>
        <w:t>1</w:t>
      </w:r>
      <w:r w:rsidRPr="009F5BBD">
        <w:rPr>
          <w:color w:val="A6A6A6" w:themeColor="background1" w:themeShade="A6"/>
          <w:sz w:val="24"/>
          <w:szCs w:val="24"/>
          <w:lang w:eastAsia="ja-JP"/>
        </w:rPr>
        <w:t>-244</w:t>
      </w:r>
      <w:r w:rsidR="00AD6303">
        <w:rPr>
          <w:color w:val="A6A6A6" w:themeColor="background1" w:themeShade="A6"/>
          <w:sz w:val="24"/>
          <w:szCs w:val="24"/>
          <w:lang w:eastAsia="ja-JP"/>
        </w:rPr>
        <w:t>154</w:t>
      </w:r>
      <w:bookmarkStart w:id="0" w:name="_GoBack"/>
      <w:bookmarkEnd w:id="0"/>
    </w:p>
    <w:p w14:paraId="7545987B" w14:textId="77777777" w:rsidR="00B81DE8" w:rsidRPr="009F5BBD" w:rsidRDefault="00B81DE8" w:rsidP="00B81DE8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9F5BBD">
        <w:rPr>
          <w:color w:val="A6A6A6" w:themeColor="background1" w:themeShade="A6"/>
          <w:sz w:val="24"/>
          <w:szCs w:val="24"/>
          <w:lang w:eastAsia="ja-JP"/>
        </w:rPr>
        <w:t xml:space="preserve">Maastricht, </w:t>
      </w:r>
      <w:r w:rsidRPr="00641C8E">
        <w:rPr>
          <w:color w:val="A6A6A6" w:themeColor="background1" w:themeShade="A6"/>
          <w:sz w:val="24"/>
          <w:szCs w:val="24"/>
          <w:lang w:eastAsia="ja-JP"/>
        </w:rPr>
        <w:t>NL, 19</w:t>
      </w:r>
      <w:r w:rsidRPr="00A047FD">
        <w:rPr>
          <w:color w:val="A6A6A6" w:themeColor="background1" w:themeShade="A6"/>
          <w:sz w:val="24"/>
          <w:szCs w:val="24"/>
          <w:vertAlign w:val="superscript"/>
          <w:lang w:eastAsia="ja-JP"/>
        </w:rPr>
        <w:t>th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–</w:t>
      </w:r>
      <w:r w:rsidRPr="00641C8E">
        <w:rPr>
          <w:color w:val="A6A6A6" w:themeColor="background1" w:themeShade="A6"/>
          <w:sz w:val="24"/>
          <w:szCs w:val="24"/>
          <w:lang w:eastAsia="ja-JP"/>
        </w:rPr>
        <w:t xml:space="preserve"> 23</w:t>
      </w:r>
      <w:r w:rsidRPr="00A047FD">
        <w:rPr>
          <w:color w:val="A6A6A6" w:themeColor="background1" w:themeShade="A6"/>
          <w:sz w:val="24"/>
          <w:szCs w:val="24"/>
          <w:vertAlign w:val="superscript"/>
          <w:lang w:eastAsia="ja-JP"/>
        </w:rPr>
        <w:t>rd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Pr="00641C8E">
        <w:rPr>
          <w:color w:val="A6A6A6" w:themeColor="background1" w:themeShade="A6"/>
          <w:sz w:val="24"/>
          <w:szCs w:val="24"/>
          <w:lang w:eastAsia="ja-JP"/>
        </w:rPr>
        <w:t>August, 2024</w:t>
      </w:r>
    </w:p>
    <w:p w14:paraId="09F78AF1" w14:textId="77777777" w:rsidR="00B81DE8" w:rsidRPr="009B6ADF" w:rsidRDefault="00B81DE8" w:rsidP="00B81DE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899F486" w14:textId="77777777" w:rsidR="00B81DE8" w:rsidRPr="006C2E80" w:rsidRDefault="00B81DE8" w:rsidP="00B81DE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3D705AEC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57203E4D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10F6C52" w14:textId="056C533C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8B3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>CT aspects of SEAL data delivery enabler for vertical applications</w:t>
      </w:r>
      <w:r w:rsidR="00200D82">
        <w:rPr>
          <w:lang w:eastAsia="ja-JP"/>
        </w:rPr>
        <w:t xml:space="preserve"> Phase 2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185F5F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00D82">
        <w:rPr>
          <w:lang w:eastAsia="ja-JP"/>
        </w:rPr>
        <w:t>SEALDD</w:t>
      </w:r>
      <w:r w:rsidR="0000533D">
        <w:rPr>
          <w:lang w:eastAsia="ja-JP"/>
        </w:rPr>
        <w:t>_Ph</w:t>
      </w:r>
      <w:r w:rsidR="00200D82">
        <w:rPr>
          <w:lang w:eastAsia="ja-JP"/>
        </w:rPr>
        <w:t>2</w:t>
      </w:r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421506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D0250" w:rsidRPr="00200D82">
        <w:rPr>
          <w:highlight w:val="yellow"/>
        </w:rPr>
        <w:t>XXXXXX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EE1C26" w:rsidR="00ED0250" w:rsidRDefault="00200D82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2BA9660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523D3F15" w:rsidR="001E489F" w:rsidRDefault="00200D82" w:rsidP="00200D82">
            <w:pPr>
              <w:pStyle w:val="TAL"/>
            </w:pPr>
            <w:r>
              <w:t>SEALDD</w:t>
            </w:r>
            <w:r w:rsidR="005C1A05">
              <w:t>_Ph</w:t>
            </w:r>
            <w:r>
              <w:t>2</w:t>
            </w:r>
          </w:p>
        </w:tc>
        <w:tc>
          <w:tcPr>
            <w:tcW w:w="992" w:type="dxa"/>
          </w:tcPr>
          <w:p w14:paraId="334D300A" w14:textId="08E34652" w:rsidR="001E489F" w:rsidRDefault="005C1A05" w:rsidP="005875D6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3338BA6A" w14:textId="273AD8BC" w:rsidR="001E489F" w:rsidRDefault="00200D82" w:rsidP="005875D6">
            <w:pPr>
              <w:pStyle w:val="TAL"/>
            </w:pPr>
            <w:r w:rsidRPr="00200D82">
              <w:t>1010006</w:t>
            </w:r>
          </w:p>
        </w:tc>
        <w:tc>
          <w:tcPr>
            <w:tcW w:w="5635" w:type="dxa"/>
          </w:tcPr>
          <w:p w14:paraId="225432A0" w14:textId="10471E50" w:rsidR="001E489F" w:rsidRPr="00251D80" w:rsidRDefault="00200D82" w:rsidP="005875D6">
            <w:pPr>
              <w:pStyle w:val="TAL"/>
            </w:pPr>
            <w:r w:rsidRPr="00200D82">
              <w:t>SEAL DD (Data Delivery)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2D3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1E1CD298" w:rsidR="00EC42D3" w:rsidRPr="00A56031" w:rsidDel="00012669" w:rsidRDefault="00EC42D3" w:rsidP="000746E9">
            <w:pPr>
              <w:pStyle w:val="TAL"/>
            </w:pPr>
            <w:r w:rsidRPr="00EC42D3">
              <w:t>9800</w:t>
            </w:r>
            <w:r w:rsidR="00200D82">
              <w:t>44</w:t>
            </w:r>
          </w:p>
        </w:tc>
        <w:tc>
          <w:tcPr>
            <w:tcW w:w="3326" w:type="dxa"/>
          </w:tcPr>
          <w:p w14:paraId="1A9EB38F" w14:textId="03104456" w:rsidR="00EC42D3" w:rsidRPr="00DF58E7" w:rsidDel="00012669" w:rsidRDefault="00EC42D3" w:rsidP="00E6423C">
            <w:pPr>
              <w:pStyle w:val="TAL"/>
            </w:pPr>
            <w:r w:rsidRPr="00EC42D3">
              <w:t xml:space="preserve">CT aspects of </w:t>
            </w:r>
            <w:r w:rsidR="00200D82" w:rsidRPr="00724F98">
              <w:t>SEAL data delivery enabler for vertical applications</w:t>
            </w:r>
          </w:p>
        </w:tc>
        <w:tc>
          <w:tcPr>
            <w:tcW w:w="5099" w:type="dxa"/>
          </w:tcPr>
          <w:p w14:paraId="555B420D" w14:textId="5FBE6A5C" w:rsidR="00EC42D3" w:rsidRPr="00DF58E7" w:rsidDel="00012669" w:rsidRDefault="00200D82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B0D67B5" w14:textId="0478AC29" w:rsidR="00A5611C" w:rsidRDefault="00A5611C" w:rsidP="00A5611C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 w:rsidR="00ED29AF">
        <w:t>, e.g., V2X</w:t>
      </w:r>
      <w:r>
        <w:t xml:space="preserve">. In Rel-19, SA6 are adding enhanced </w:t>
      </w:r>
      <w:r w:rsidRPr="002B4FB5">
        <w:t xml:space="preserve">SEAL data delivery enabler </w:t>
      </w:r>
      <w:r>
        <w:t>capabilities under the SEALDD_Ph2 WID.</w:t>
      </w:r>
    </w:p>
    <w:p w14:paraId="4C507BAC" w14:textId="5C254228" w:rsidR="00A5611C" w:rsidRPr="006431CB" w:rsidRDefault="00A5611C" w:rsidP="00A5611C">
      <w:r>
        <w:t xml:space="preserve">The stage-2 work item for SEALDD_Ph2 was first approved by SA plenary back in September 2023 at </w:t>
      </w:r>
      <w:r w:rsidRPr="00114FD1">
        <w:t>SA#</w:t>
      </w:r>
      <w:r>
        <w:t xml:space="preserve">101 (see SP-220989). Also, numerous CRs have been approved since the approval of the SEALDD_Ph2 WID against both </w:t>
      </w:r>
      <w:r w:rsidRPr="001D0A32">
        <w:t>3GPP T</w:t>
      </w:r>
      <w:r>
        <w:t>S</w:t>
      </w:r>
      <w:r w:rsidRPr="001D0A32">
        <w:t> 23</w:t>
      </w:r>
      <w:r>
        <w:t xml:space="preserve">.433 and </w:t>
      </w:r>
      <w:r w:rsidRPr="001D0A32">
        <w:t>3GPP T</w:t>
      </w:r>
      <w:r>
        <w:t>S</w:t>
      </w:r>
      <w:r w:rsidRPr="001D0A32">
        <w:t> 23</w:t>
      </w:r>
      <w:r>
        <w:t>.434. Hence, the corresponding stage-3 work is to be developed by CT working groups (WG) and it needs to be defined by a corresponding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77777777" w:rsidR="00A5611C" w:rsidRPr="0068211D" w:rsidRDefault="00A5611C" w:rsidP="00A5611C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2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WG6.</w:t>
      </w:r>
    </w:p>
    <w:p w14:paraId="11B4DAEA" w14:textId="77777777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623F04A5" w14:textId="77777777" w:rsidR="00A5611C" w:rsidRPr="0068211D" w:rsidRDefault="00A5611C" w:rsidP="00A5611C">
      <w:r w:rsidRPr="0068211D">
        <w:t>For CT1, the expected work includes:</w:t>
      </w:r>
    </w:p>
    <w:p w14:paraId="26A20C47" w14:textId="77777777" w:rsidR="00A5611C" w:rsidRPr="0068211D" w:rsidRDefault="00A5611C" w:rsidP="00A5611C">
      <w:pPr>
        <w:pStyle w:val="B1"/>
      </w:pPr>
      <w:r w:rsidRPr="0068211D">
        <w:t>a)</w:t>
      </w:r>
      <w:r w:rsidRPr="0068211D">
        <w:tab/>
        <w:t>to define protocol for SEAL data delivery management based on normative stage-2 work developed in 3GPP TS 23.433</w:t>
      </w:r>
      <w:r>
        <w:t>, i.e.:</w:t>
      </w:r>
    </w:p>
    <w:p w14:paraId="31BDCD92" w14:textId="77777777" w:rsidR="00A5611C" w:rsidRPr="0068211D" w:rsidRDefault="00A5611C" w:rsidP="00A5611C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>support for policy triggered end-to-end redundant SEALDD transmissions</w:t>
      </w:r>
      <w:r w:rsidRPr="0068211D">
        <w:t>;</w:t>
      </w:r>
    </w:p>
    <w:p w14:paraId="59842258" w14:textId="77777777" w:rsidR="00A5611C" w:rsidRPr="0068211D" w:rsidRDefault="00A5611C" w:rsidP="00A5611C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>
        <w:t>seamless SEALDD relocation enhancement;</w:t>
      </w:r>
    </w:p>
    <w:p w14:paraId="3D266EAC" w14:textId="169C5D37" w:rsidR="00A5611C" w:rsidRDefault="00A5611C" w:rsidP="00A5611C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>support for SEALDD b</w:t>
      </w:r>
      <w:r w:rsidRPr="00041F84">
        <w:rPr>
          <w:lang w:eastAsia="zh-CN"/>
        </w:rPr>
        <w:t>ackground data transfer</w:t>
      </w:r>
      <w:r w:rsidRPr="0068211D">
        <w:t>;</w:t>
      </w:r>
    </w:p>
    <w:p w14:paraId="25749A93" w14:textId="77777777" w:rsidR="00E742A0" w:rsidRDefault="00416B8E" w:rsidP="00E742A0">
      <w:pPr>
        <w:pStyle w:val="B2"/>
      </w:pPr>
      <w:r>
        <w:lastRenderedPageBreak/>
        <w:t>-</w:t>
      </w:r>
      <w:r>
        <w:tab/>
        <w:t xml:space="preserve">support for SEALDD </w:t>
      </w:r>
      <w:r w:rsidR="00A5611C" w:rsidRPr="001C57DD">
        <w:t xml:space="preserve">enabled data transmission quality guarantee with </w:t>
      </w:r>
      <w:r w:rsidR="00A5611C" w:rsidRPr="001C57DD">
        <w:rPr>
          <w:rFonts w:hint="eastAsia"/>
          <w:lang w:eastAsia="zh-CN"/>
        </w:rPr>
        <w:t>BAT</w:t>
      </w:r>
      <w:r w:rsidR="00A5611C" w:rsidRPr="001C57DD">
        <w:t xml:space="preserve"> and periodicity adaptation</w:t>
      </w:r>
      <w:r w:rsidR="00A5611C">
        <w:t>;</w:t>
      </w:r>
    </w:p>
    <w:p w14:paraId="28FBB78D" w14:textId="2F034B84" w:rsidR="00A5611C" w:rsidRDefault="00E742A0" w:rsidP="00E742A0">
      <w:pPr>
        <w:pStyle w:val="B2"/>
      </w:pPr>
      <w:r>
        <w:t>-</w:t>
      </w:r>
      <w:r>
        <w:tab/>
      </w:r>
      <w:r>
        <w:rPr>
          <w:lang w:eastAsia="zh-CN"/>
        </w:rPr>
        <w:t>SEALDD enabled congestion control by L4S mechanism</w:t>
      </w:r>
      <w:r>
        <w:t>; and</w:t>
      </w:r>
    </w:p>
    <w:p w14:paraId="352A336A" w14:textId="1432CC95" w:rsidR="00E742A0" w:rsidRDefault="00E742A0" w:rsidP="00E742A0">
      <w:pPr>
        <w:pStyle w:val="B2"/>
      </w:pPr>
      <w:r>
        <w:t>-</w:t>
      </w:r>
      <w:r>
        <w:tab/>
        <w:t xml:space="preserve">enhancements to the </w:t>
      </w:r>
      <w:r>
        <w:rPr>
          <w:bCs/>
        </w:rPr>
        <w:t>SEALDD connection status procedure;</w:t>
      </w:r>
    </w:p>
    <w:p w14:paraId="2B0895A6" w14:textId="0361D83A" w:rsidR="00E742A0" w:rsidRDefault="00E742A0" w:rsidP="00E742A0">
      <w:pPr>
        <w:pStyle w:val="B2"/>
      </w:pPr>
      <w:r>
        <w:t>and</w:t>
      </w:r>
    </w:p>
    <w:p w14:paraId="5BBD540B" w14:textId="77777777" w:rsidR="00A5611C" w:rsidRPr="0068211D" w:rsidRDefault="00A5611C" w:rsidP="00A5611C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 the service enabler architecture layer for verticals (SEAL) protoco</w:t>
      </w:r>
      <w:r>
        <w:t>ls for data delivery management.</w:t>
      </w:r>
    </w:p>
    <w:p w14:paraId="094E1034" w14:textId="77777777" w:rsidR="00A5611C" w:rsidRPr="0068211D" w:rsidRDefault="00A5611C" w:rsidP="00A5611C">
      <w:r w:rsidRPr="0068211D">
        <w:t>For CT3, the expected work includes:</w:t>
      </w:r>
    </w:p>
    <w:p w14:paraId="12D04514" w14:textId="77777777" w:rsidR="00A5611C" w:rsidRPr="0068211D" w:rsidRDefault="00A5611C" w:rsidP="00A5611C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2, </w:t>
      </w:r>
      <w:r w:rsidRPr="0068211D">
        <w:t>based on normative stage-2 work developed in 3GPP TS 23.433</w:t>
      </w:r>
      <w:r>
        <w:t>, which includes:</w:t>
      </w:r>
    </w:p>
    <w:p w14:paraId="5AF6CDDB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431327">
        <w:t>SDD_Transmission</w:t>
      </w:r>
      <w:proofErr w:type="spellEnd"/>
      <w:r>
        <w:t xml:space="preserve"> API exposed by the SEALDD Server to support:</w:t>
      </w:r>
    </w:p>
    <w:p w14:paraId="4944303C" w14:textId="77777777" w:rsidR="00A5611C" w:rsidRPr="0068211D" w:rsidRDefault="00A5611C" w:rsidP="00A5611C">
      <w:pPr>
        <w:pStyle w:val="B3"/>
      </w:pPr>
      <w:r>
        <w:t>-</w:t>
      </w:r>
      <w:r>
        <w:tab/>
        <w:t>SEALDD enabled congestion monitoring for VAL applications; and</w:t>
      </w:r>
    </w:p>
    <w:p w14:paraId="57FB5A4B" w14:textId="77777777" w:rsidR="00A5611C" w:rsidRDefault="00A5611C" w:rsidP="00A5611C">
      <w:pPr>
        <w:pStyle w:val="B3"/>
      </w:pPr>
      <w:r>
        <w:t>-</w:t>
      </w:r>
      <w:r>
        <w:tab/>
      </w:r>
      <w:r w:rsidRPr="00712252">
        <w:rPr>
          <w:lang w:eastAsia="zh-CN"/>
        </w:rPr>
        <w:t>SEALDD client connection status</w:t>
      </w:r>
      <w:r>
        <w:rPr>
          <w:lang w:eastAsia="zh-CN"/>
        </w:rPr>
        <w:t xml:space="preserve"> monitoring</w:t>
      </w:r>
      <w:r w:rsidRPr="0060678D">
        <w:t xml:space="preserve"> </w:t>
      </w:r>
      <w:r>
        <w:t>for VAL applications;</w:t>
      </w:r>
    </w:p>
    <w:p w14:paraId="60C3C9AF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0E1D0D">
        <w:t>SDD_PolicyConfiguration</w:t>
      </w:r>
      <w:proofErr w:type="spellEnd"/>
      <w:r w:rsidRPr="000E1D0D">
        <w:t xml:space="preserve"> API</w:t>
      </w:r>
      <w:r>
        <w:t xml:space="preserve"> exposed by the SEALDD Server to support:</w:t>
      </w:r>
    </w:p>
    <w:p w14:paraId="521D21A1" w14:textId="77777777" w:rsidR="00A5611C" w:rsidRDefault="00A5611C" w:rsidP="00A5611C">
      <w:pPr>
        <w:pStyle w:val="B3"/>
      </w:pPr>
      <w:r>
        <w:t>-</w:t>
      </w:r>
      <w:r>
        <w:tab/>
      </w:r>
      <w:r w:rsidRPr="001C57DD">
        <w:t xml:space="preserve">data transmission </w:t>
      </w:r>
      <w:r>
        <w:t>quality optimization policy provisioning and management;</w:t>
      </w:r>
    </w:p>
    <w:p w14:paraId="429FFC46" w14:textId="77777777" w:rsidR="00A5611C" w:rsidRDefault="00A5611C" w:rsidP="00A5611C">
      <w:pPr>
        <w:pStyle w:val="B3"/>
      </w:pPr>
      <w:r>
        <w:t>-</w:t>
      </w:r>
      <w:r>
        <w:tab/>
        <w:t>geofence policy provisioning and management; and</w:t>
      </w:r>
    </w:p>
    <w:p w14:paraId="0E9DDAA8" w14:textId="77777777" w:rsidR="00A5611C" w:rsidRDefault="00A5611C" w:rsidP="00A5611C">
      <w:pPr>
        <w:pStyle w:val="B3"/>
      </w:pPr>
      <w:r>
        <w:t>-</w:t>
      </w:r>
      <w:r>
        <w:tab/>
        <w:t>temporal policy provisioning and management;</w:t>
      </w:r>
    </w:p>
    <w:p w14:paraId="58DA0E9C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E858DF">
        <w:rPr>
          <w:lang w:val="en-US"/>
        </w:rPr>
        <w:t>SDD_DataStorage</w:t>
      </w:r>
      <w:proofErr w:type="spellEnd"/>
      <w:r>
        <w:t xml:space="preserve"> API exposed by the SEALDD Server to support the storage, retrieval and management of the same Application Data by multiple SEALDD Servers;</w:t>
      </w:r>
    </w:p>
    <w:p w14:paraId="406F5DA0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C20CAE">
        <w:rPr>
          <w:lang w:val="en-US"/>
        </w:rPr>
        <w:t>SDD_DDContext</w:t>
      </w:r>
      <w:proofErr w:type="spellEnd"/>
      <w:r>
        <w:t xml:space="preserve"> API exposed by the SEALDD Server to enhance the seamless SEALDD context transfer with content breakpoint information; and</w:t>
      </w:r>
    </w:p>
    <w:p w14:paraId="0B678CA2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definition of the new </w:t>
      </w:r>
      <w:r w:rsidRPr="000E1D0D">
        <w:t>SDD_</w:t>
      </w:r>
      <w:r>
        <w:t>BDT</w:t>
      </w:r>
      <w:r w:rsidRPr="000E1D0D">
        <w:t xml:space="preserve"> API</w:t>
      </w:r>
      <w:r>
        <w:t xml:space="preserve"> exposed by the SEALDD Server to support Background Data Transfer (BDT) policy management.</w:t>
      </w:r>
    </w:p>
    <w:p w14:paraId="1E8ADD99" w14:textId="77777777" w:rsidR="00A5611C" w:rsidRDefault="00A5611C" w:rsidP="00A5611C">
      <w:pPr>
        <w:pStyle w:val="B1"/>
      </w:pPr>
      <w:r>
        <w:t>and</w:t>
      </w:r>
    </w:p>
    <w:p w14:paraId="5063F9A4" w14:textId="77777777" w:rsidR="00A5611C" w:rsidRPr="0068211D" w:rsidRDefault="00A5611C" w:rsidP="00A5611C">
      <w:pPr>
        <w:pStyle w:val="B1"/>
      </w:pPr>
      <w:r w:rsidRPr="0068211D">
        <w:t>b)</w:t>
      </w:r>
      <w:r w:rsidRPr="0068211D">
        <w:tab/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 xml:space="preserve">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</w:t>
      </w:r>
      <w:r>
        <w:t>M</w:t>
      </w:r>
      <w:r w:rsidRPr="0068211D">
        <w:t xml:space="preserve">anagement </w:t>
      </w:r>
      <w:r>
        <w:t xml:space="preserve">Phase 2 </w:t>
      </w:r>
      <w:r w:rsidRPr="0068211D">
        <w:t>based on normative stage-2 work developed in 3GPP TS 23.43</w:t>
      </w:r>
      <w:r>
        <w:t>4, which includes:</w:t>
      </w:r>
    </w:p>
    <w:p w14:paraId="266CF839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7C1AFD">
        <w:rPr>
          <w:lang w:eastAsia="zh-CN"/>
        </w:rPr>
        <w:t>SS_NetworkResourceAdaptation</w:t>
      </w:r>
      <w:proofErr w:type="spellEnd"/>
      <w:r w:rsidRPr="007C1AFD">
        <w:rPr>
          <w:noProof/>
        </w:rPr>
        <w:t xml:space="preserve"> </w:t>
      </w:r>
      <w:r w:rsidRPr="000E1D0D">
        <w:t>API</w:t>
      </w:r>
      <w:r>
        <w:t xml:space="preserve"> exposed by the SEAL NRM Server to support the SEALDD Server as a new service consumer and background data transfer management for SEALDD.</w:t>
      </w: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5611C" w:rsidRPr="00E10367" w14:paraId="09216AB3" w14:textId="77777777" w:rsidTr="009B4F9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9B4F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5611C" w:rsidRPr="006C2E80" w14:paraId="3B2528B7" w14:textId="77777777" w:rsidTr="009B4F93">
        <w:trPr>
          <w:cantSplit/>
          <w:jc w:val="center"/>
        </w:trPr>
        <w:tc>
          <w:tcPr>
            <w:tcW w:w="1617" w:type="dxa"/>
          </w:tcPr>
          <w:p w14:paraId="7420FD23" w14:textId="77777777" w:rsidR="00A5611C" w:rsidRPr="00CD66C7" w:rsidRDefault="00A5611C" w:rsidP="009B4F9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309C27EB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1B4341D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9404342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161053C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2128280" w14:textId="77777777" w:rsidR="00A5611C" w:rsidRPr="006C2E80" w:rsidRDefault="00A5611C" w:rsidP="009B4F93">
            <w:pPr>
              <w:pStyle w:val="Guidance"/>
              <w:spacing w:after="0"/>
            </w:pPr>
          </w:p>
        </w:tc>
      </w:tr>
    </w:tbl>
    <w:p w14:paraId="1B97C182" w14:textId="77777777" w:rsidR="00A5611C" w:rsidRDefault="00A5611C" w:rsidP="00A5611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9B4F9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A5611C" w:rsidRPr="006C2E80" w14:paraId="6C8C7EC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E16" w14:textId="77777777" w:rsidR="00A5611C" w:rsidRPr="00C764BA" w:rsidRDefault="00A5611C" w:rsidP="009B4F93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010" w14:textId="77777777" w:rsidR="00A5611C" w:rsidRPr="00C764BA" w:rsidRDefault="00A5611C" w:rsidP="009B4F93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E05C" w14:textId="77777777" w:rsidR="00A5611C" w:rsidRPr="00C764BA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75B" w14:textId="77777777" w:rsidR="00A5611C" w:rsidRPr="00C764BA" w:rsidRDefault="00A5611C" w:rsidP="009B4F93">
            <w:r w:rsidRPr="00C764BA">
              <w:t>CT1</w:t>
            </w:r>
          </w:p>
        </w:tc>
      </w:tr>
      <w:tr w:rsidR="00A5611C" w:rsidRPr="006C2E80" w14:paraId="04E03F8F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F8C" w14:textId="77777777" w:rsidR="00A5611C" w:rsidRDefault="00A5611C" w:rsidP="009B4F93">
            <w:r w:rsidRPr="0068211D"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0D29" w14:textId="77777777" w:rsidR="00A5611C" w:rsidRDefault="00A5611C" w:rsidP="009B4F93">
            <w:r>
              <w:t>Possible u</w:t>
            </w:r>
            <w:r w:rsidRPr="0068211D">
              <w:t>pdate to network resource management SEAL service protocol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F09" w14:textId="77777777" w:rsidR="00A5611C" w:rsidRPr="009F563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0C0" w14:textId="77777777" w:rsidR="00A5611C" w:rsidRPr="00C764BA" w:rsidRDefault="00A5611C" w:rsidP="009B4F93">
            <w:r w:rsidRPr="0068211D">
              <w:t>CT1</w:t>
            </w:r>
          </w:p>
        </w:tc>
      </w:tr>
      <w:tr w:rsidR="00A5611C" w:rsidRPr="006C2E80" w14:paraId="059E99D3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134" w14:textId="77777777" w:rsidR="00A5611C" w:rsidRPr="006C2E80" w:rsidRDefault="00A5611C" w:rsidP="009B4F93">
            <w:r>
              <w:lastRenderedPageBreak/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0D4" w14:textId="77777777" w:rsidR="00A5611C" w:rsidRPr="006C2E80" w:rsidRDefault="00A5611C" w:rsidP="009B4F93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629" w14:textId="77777777" w:rsidR="00A5611C" w:rsidRPr="006C2E8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0103" w14:textId="77777777" w:rsidR="00A5611C" w:rsidRPr="006C2E80" w:rsidRDefault="00A5611C" w:rsidP="009B4F93">
            <w:r>
              <w:t>CT3</w:t>
            </w:r>
          </w:p>
        </w:tc>
      </w:tr>
      <w:tr w:rsidR="00A5611C" w:rsidRPr="006C2E80" w14:paraId="35EBDD75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77777777" w:rsidR="00A5611C" w:rsidRDefault="00A5611C" w:rsidP="009B4F93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77777777" w:rsidR="00A5611C" w:rsidRDefault="00A5611C" w:rsidP="009B4F93">
            <w:r w:rsidRPr="0068211D">
              <w:t>Update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A5611C" w:rsidRPr="009F563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77777777" w:rsidR="00A5611C" w:rsidRDefault="00A5611C" w:rsidP="009B4F93">
            <w:r>
              <w:t>CT3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7A540C9" w14:textId="77777777" w:rsidR="00A5611C" w:rsidRPr="0068211D" w:rsidRDefault="00A5611C" w:rsidP="00A5611C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29B32CF2" w14:textId="77777777" w:rsidR="00A5611C" w:rsidRPr="0068211D" w:rsidRDefault="00A5611C" w:rsidP="00A5611C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207AA3" w14:textId="77777777" w:rsidR="00A5611C" w:rsidRPr="0072294E" w:rsidRDefault="00A5611C" w:rsidP="00A5611C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9B4F9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A5611C" w14:paraId="4153B88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5611C" w14:paraId="5EDBCA2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77777777" w:rsidR="00A5611C" w:rsidRDefault="00A5611C" w:rsidP="009B4F93">
            <w:pPr>
              <w:pStyle w:val="TAL"/>
            </w:pPr>
            <w:r>
              <w:t>Ericsson</w:t>
            </w:r>
          </w:p>
        </w:tc>
      </w:tr>
      <w:tr w:rsidR="00A5611C" w14:paraId="5CD24FB3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364B5BED" w:rsidR="00A5611C" w:rsidRDefault="00E742A0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3849D5E1" w:rsidR="00A5611C" w:rsidRDefault="00E742A0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3BFDF68C" w:rsidR="00A5611C" w:rsidRDefault="004743C2" w:rsidP="009B4F93">
            <w:pPr>
              <w:pStyle w:val="TAL"/>
            </w:pPr>
            <w:r>
              <w:t>China Telecom</w:t>
            </w:r>
          </w:p>
        </w:tc>
      </w:tr>
      <w:tr w:rsidR="00A5611C" w14:paraId="1B0A47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33C3A" w14:textId="77777777" w:rsidR="00A5611C" w:rsidRDefault="00A5611C" w:rsidP="009B4F93">
            <w:pPr>
              <w:pStyle w:val="TAL"/>
              <w:rPr>
                <w:lang w:eastAsia="ko-KR"/>
              </w:rPr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BA35474" w16cex:dateUtc="2024-05-20T06:15:00Z"/>
  <w16cex:commentExtensible w16cex:durableId="5C8BED4C" w16cex:dateUtc="2024-05-20T06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BCAAC" w14:textId="77777777" w:rsidR="00255D7D" w:rsidRDefault="00255D7D">
      <w:r>
        <w:separator/>
      </w:r>
    </w:p>
  </w:endnote>
  <w:endnote w:type="continuationSeparator" w:id="0">
    <w:p w14:paraId="571FEA1F" w14:textId="77777777" w:rsidR="00255D7D" w:rsidRDefault="00255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BE4BA" w14:textId="77777777" w:rsidR="00255D7D" w:rsidRDefault="00255D7D">
      <w:r>
        <w:separator/>
      </w:r>
    </w:p>
  </w:footnote>
  <w:footnote w:type="continuationSeparator" w:id="0">
    <w:p w14:paraId="32BB18AA" w14:textId="77777777" w:rsidR="00255D7D" w:rsidRDefault="00255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0D82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D7D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180A"/>
    <w:rsid w:val="004A661C"/>
    <w:rsid w:val="004A7746"/>
    <w:rsid w:val="004C4C9B"/>
    <w:rsid w:val="004D2FA0"/>
    <w:rsid w:val="004E1010"/>
    <w:rsid w:val="004E6ED4"/>
    <w:rsid w:val="004F4172"/>
    <w:rsid w:val="0050202A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7401B"/>
    <w:rsid w:val="00577727"/>
    <w:rsid w:val="005777AF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D424A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1EB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31FD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6EBF"/>
    <w:rsid w:val="00897C84"/>
    <w:rsid w:val="008A06BE"/>
    <w:rsid w:val="008A56FD"/>
    <w:rsid w:val="008D0C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3024"/>
    <w:rsid w:val="00A65602"/>
    <w:rsid w:val="00A6678B"/>
    <w:rsid w:val="00A82FCC"/>
    <w:rsid w:val="00A8479D"/>
    <w:rsid w:val="00A906A4"/>
    <w:rsid w:val="00A97953"/>
    <w:rsid w:val="00AA574E"/>
    <w:rsid w:val="00AB424A"/>
    <w:rsid w:val="00AD324E"/>
    <w:rsid w:val="00AD5B51"/>
    <w:rsid w:val="00AD6303"/>
    <w:rsid w:val="00AD6B8D"/>
    <w:rsid w:val="00AD7B78"/>
    <w:rsid w:val="00AF4118"/>
    <w:rsid w:val="00B00077"/>
    <w:rsid w:val="00B0241D"/>
    <w:rsid w:val="00B03107"/>
    <w:rsid w:val="00B10820"/>
    <w:rsid w:val="00B12A09"/>
    <w:rsid w:val="00B16E03"/>
    <w:rsid w:val="00B1749C"/>
    <w:rsid w:val="00B209D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1DE8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A2B4F"/>
    <w:rsid w:val="00CA4FC8"/>
    <w:rsid w:val="00CA5DB0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43D7"/>
    <w:rsid w:val="00D145EC"/>
    <w:rsid w:val="00D2389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7CB0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42A0"/>
    <w:rsid w:val="00E81E2C"/>
    <w:rsid w:val="00E82FBF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13DD"/>
    <w:rsid w:val="00F378BE"/>
    <w:rsid w:val="00F43120"/>
    <w:rsid w:val="00F44FF2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95EEA"/>
    <w:rsid w:val="00FA5FA5"/>
    <w:rsid w:val="00FA6721"/>
    <w:rsid w:val="00FA7365"/>
    <w:rsid w:val="00FA79A7"/>
    <w:rsid w:val="00FB7EFE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basedOn w:val="DefaultParagraphFont"/>
    <w:link w:val="Header"/>
    <w:rsid w:val="00B81DE8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2024-08</cp:lastModifiedBy>
  <cp:revision>10</cp:revision>
  <cp:lastPrinted>2001-04-23T09:30:00Z</cp:lastPrinted>
  <dcterms:created xsi:type="dcterms:W3CDTF">2024-08-07T14:08:00Z</dcterms:created>
  <dcterms:modified xsi:type="dcterms:W3CDTF">2024-08-12T10:18:00Z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